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2DBC70DE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F0577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A61982" w:rsidRDefault="00A61982" w14:paraId="4C228983" w14:textId="63C7FE3A">
      <w:pPr>
        <w:jc w:val="center"/>
        <w:rPr>
          <w:rFonts w:cs="Arial"/>
          <w:b/>
        </w:rPr>
      </w:pPr>
      <w:r w:rsidRPr="00A61982">
        <w:rPr>
          <w:rFonts w:cs="Arial"/>
          <w:b/>
        </w:rPr>
        <w:t>LEMO</w:t>
      </w:r>
      <w:r>
        <w:rPr>
          <w:rFonts w:cs="Arial"/>
          <w:b/>
        </w:rPr>
        <w:t xml:space="preserve"> </w:t>
      </w:r>
      <w:r w:rsidRPr="00A61982">
        <w:rPr>
          <w:rFonts w:cs="Arial"/>
          <w:b/>
        </w:rPr>
        <w:t>d.o.o., OIB: 01509195120, MBS: 040003114, Tar, Vabriga, Turistička 22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5ABDA46A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0F0577">
        <w:rPr>
          <w:rFonts w:cs="Arial"/>
        </w:rPr>
        <w:t>u 9,</w:t>
      </w:r>
      <w:r w:rsidR="00A61982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7F9D29F9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F0577">
        <w:rPr>
          <w:rFonts w:cs="Arial"/>
        </w:rPr>
        <w:t>29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0F0577">
        <w:rPr>
          <w:rFonts w:cs="Arial"/>
        </w:rPr>
        <w:t>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5B3AD8CA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A61982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0F0577">
        <w:rPr>
          <w:rFonts w:cs="Arial"/>
        </w:rPr>
        <w:t>2026</w:t>
      </w:r>
      <w:r w:rsidRPr="00BE62FB">
        <w:rPr>
          <w:rFonts w:cs="Arial"/>
        </w:rPr>
        <w:t xml:space="preserve">. prema kojemu na dan </w:t>
      </w:r>
      <w:r w:rsidR="00A61982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 xml:space="preserve">lipanj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0F0577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A61982">
        <w:rPr>
          <w:rFonts w:cs="Arial"/>
        </w:rPr>
        <w:t>4.431,59</w:t>
      </w:r>
      <w:r w:rsidR="00EC24E8">
        <w:rPr>
          <w:rFonts w:cs="Arial"/>
        </w:rPr>
        <w:t xml:space="preserve"> EUR. Na današnji dan blokada </w:t>
      </w:r>
      <w:r w:rsidRPr="00EE0939" w:rsidR="00EC24E8">
        <w:rPr>
          <w:rFonts w:cs="Arial"/>
        </w:rPr>
        <w:t xml:space="preserve">iznosi </w:t>
      </w:r>
      <w:r w:rsidRPr="00EE0939" w:rsidR="00EE0939">
        <w:rPr>
          <w:rFonts w:cs="Arial"/>
        </w:rPr>
        <w:t xml:space="preserve">67,61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489B21B3" w14:textId="4F7B2FD0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 utvrđeno</w:t>
      </w:r>
      <w:r w:rsidR="00EE0939">
        <w:rPr>
          <w:rFonts w:cs="Arial"/>
        </w:rPr>
        <w:t xml:space="preserve"> je da je dužnik vlasnik više osobnih vozila veće vrijednosti. </w:t>
      </w:r>
    </w:p>
    <w:p w:rsidR="00742948" w:rsidP="00742948" w:rsidRDefault="00742948" w14:paraId="46A96A49" w14:textId="377F1A64">
      <w:pPr>
        <w:jc w:val="both"/>
      </w:pPr>
    </w:p>
    <w:p w:rsidRPr="00D628C8" w:rsidR="00742948" w:rsidP="00EE0939" w:rsidRDefault="00742948" w14:paraId="21685B6C" w14:textId="22243A3C">
      <w:pPr>
        <w:ind w:firstLine="708"/>
        <w:jc w:val="both"/>
      </w:pPr>
      <w:r w:rsidRPr="00D628C8">
        <w:t xml:space="preserve">SUDAC </w:t>
      </w:r>
    </w:p>
    <w:p w:rsidR="00742948" w:rsidP="00742948" w:rsidRDefault="00742948" w14:paraId="3B87F1B6" w14:textId="77777777">
      <w:pPr>
        <w:jc w:val="center"/>
      </w:pPr>
      <w:r w:rsidRPr="00D628C8">
        <w:t>RJEŠAVA</w:t>
      </w:r>
    </w:p>
    <w:p w:rsidR="00742948" w:rsidP="00742948" w:rsidRDefault="00742948" w14:paraId="6950A4C9" w14:textId="77777777"/>
    <w:p w:rsidR="004F3811" w:rsidP="00EE0939" w:rsidRDefault="00EE0939" w14:paraId="4F6C6292" w14:textId="62DAC359">
      <w:pPr>
        <w:jc w:val="both"/>
      </w:pPr>
      <w:r>
        <w:tab/>
        <w:t xml:space="preserve">Obzirom da blokada računa iznosi 67,61 EUR, poziva se dužnik da uplati navedeni iznos u daljnjem roku od 8 dana, a ukoliko to isti ne učini donijet će se rješenje o otvaranju stečajnog postupka. </w:t>
      </w:r>
      <w:r w:rsidR="00742948">
        <w:t xml:space="preserve">  </w:t>
      </w:r>
    </w:p>
    <w:p w:rsidRPr="00EE0939" w:rsidR="00EE0939" w:rsidP="00EE0939" w:rsidRDefault="00EE0939" w14:paraId="0FC23777" w14:textId="77777777">
      <w:pPr>
        <w:jc w:val="both"/>
      </w:pPr>
    </w:p>
    <w:p w:rsidRPr="00BE62FB" w:rsidR="004F3811" w:rsidP="004F3811" w:rsidRDefault="004F3811" w14:paraId="0C0E62E5" w14:textId="21A12744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A61982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28D67A3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EE0939" w:rsidRDefault="004F3811" w14:paraId="1141E37D" w14:textId="471A78DA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A61982" w:rsidP="00A61982" w:rsidRDefault="000F0577" w14:paraId="7FDF46BC" w14:textId="7777777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A61982">
      <w:rPr>
        <w:rFonts w:ascii="Arial" w:hAnsi="Arial" w:cs="Arial"/>
      </w:rPr>
      <w:t>4 St-230/2026-11</w:t>
    </w: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0F0577" w:rsidRDefault="000F0577" w14:paraId="18F01F67" w14:textId="2FFE772C">
    <w:pPr>
      <w:pStyle w:val="Zaglavlje"/>
      <w:jc w:val="right"/>
    </w:pPr>
    <w:r>
      <w:rPr>
        <w:rFonts w:ascii="Arial" w:hAnsi="Arial" w:cs="Arial"/>
      </w:rPr>
      <w:t>4 St-</w:t>
    </w:r>
    <w:r w:rsidR="00A61982">
      <w:rPr>
        <w:rFonts w:ascii="Arial" w:hAnsi="Arial" w:cs="Arial"/>
      </w:rPr>
      <w:t>230/2026-11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236D4"/>
    <w:rsid w:val="00045B86"/>
    <w:rsid w:val="00070A05"/>
    <w:rsid w:val="0007639B"/>
    <w:rsid w:val="000A00E1"/>
    <w:rsid w:val="000A7400"/>
    <w:rsid w:val="000E6670"/>
    <w:rsid w:val="000F0577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A5022"/>
    <w:rsid w:val="005D6AA7"/>
    <w:rsid w:val="00603281"/>
    <w:rsid w:val="00626B34"/>
    <w:rsid w:val="00637A2F"/>
    <w:rsid w:val="00670DC3"/>
    <w:rsid w:val="00671C93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7D0BEB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66254"/>
    <w:rsid w:val="009732C9"/>
    <w:rsid w:val="0097467C"/>
    <w:rsid w:val="009C512A"/>
    <w:rsid w:val="009C5E29"/>
    <w:rsid w:val="009E7ED5"/>
    <w:rsid w:val="009F687B"/>
    <w:rsid w:val="00A61982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228FB"/>
    <w:rsid w:val="00DF0331"/>
    <w:rsid w:val="00E3781E"/>
    <w:rsid w:val="00E51C1E"/>
    <w:rsid w:val="00EC24E8"/>
    <w:rsid w:val="00EE0939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D0B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0BE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D0BE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0BE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D0BE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srpnja 2026.</izvorni_sadrzaj>
    <derivirana_varijabla naziv="DomainObject.StvarniPocetakDatum_1">23. srpnja 2026.</derivirana_varijabla>
  </DomainObject.StvarniPocetakDatum>
  <DomainObject.StvarniZavrsetakDatum>
    <izvorni_sadrzaj>23. srpnja 2026.</izvorni_sadrzaj>
    <derivirana_varijabla naziv="DomainObject.StvarniZavrsetakDatum_1">23. srpnja 2026.</derivirana_varijabla>
  </DomainObject.StvarniZavrsetakDatum>
  <DomainObject.PlaniraniZavrsetakDatum>
    <izvorni_sadrzaj>23. srpnja 2026.</izvorni_sadrzaj>
    <derivirana_varijabla naziv="DomainObject.PlaniraniZavrsetakDatum_1">23. srpnja 2026.</derivirana_varijabla>
  </DomainObject.PlaniraniZavrsetakDatum>
  <DomainObject.PlaniraniPocetakDatum>
    <izvorni_sadrzaj>23. srpnja 2026.</izvorni_sadrzaj>
    <derivirana_varijabla naziv="DomainObject.PlaniraniPocetakDatum_1">23. srpnja 2026.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srpnja 2026.</izvorni_sadrzaj>
    <derivirana_varijabla naziv="DomainObject.Zapisnik.DatumKreiranja_1">23.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St-230/2026-11</izvorni_sadrzaj>
    <derivirana_varijabla naziv="DomainObject.Zapisnik.Oznaka_1">St-230/2026-11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lipnja 2026.</izvorni_sadrzaj>
    <derivirana_varijabla naziv="DomainObject.Predmet.DatumIzradeOptuznogAkta_1">9. lipnja 2026.</derivirana_varijabla>
  </DomainObject.Predmet.DatumIzradeOptuznogAkta>
  <DomainObject.Predmet.DatumIzradeOptuznogAktaFormated>
    <izvorni_sadrzaj>9.6.2026.</izvorni_sadrzaj>
    <derivirana_varijabla naziv="DomainObject.Predmet.DatumIzradeOptuznogAktaFormated_1">9.6.2026.</derivirana_varijabla>
  </DomainObject.Predmet.DatumIzradeOptuznogAktaFormated>
  <DomainObject.Predmet.DatumOsnivanja>
    <izvorni_sadrzaj>10. lipnja 2026.</izvorni_sadrzaj>
    <derivirana_varijabla naziv="DomainObject.Predmet.DatumOsnivanja_1">10.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lipnja 2026.</izvorni_sadrzaj>
    <derivirana_varijabla naziv="DomainObject.Predmet.DatumPrimitkaOptuznogAkta_1">9.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St-230/2026</izvorni_sadrzaj>
    <derivirana_varijabla naziv="DomainObject.Predmet.OznakaBroj_1">St-230/2026</derivirana_varijabla>
  </DomainObject.Predmet.OznakaBroj>
  <DomainObject.Predmet.OznakaBrojOptuznogAkta>
    <izvorni_sadrzaj>04-06-26-2165</izvorni_sadrzaj>
    <derivirana_varijabla naziv="DomainObject.Predmet.OznakaBrojOptuznogAkta_1">04-06-26-2165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LEMO d. o. o., TAR zastupanog po punomoćniku Vesna Lemo</izvorni_sadrzaj>
    <derivirana_varijabla naziv="DomainObject.Predmet.ProtustrankaFormated_1">  LEMO d. o. o., TAR zastupanog po punomoćniku Vesna Lemo</derivirana_varijabla>
  </DomainObject.Predmet.ProtustrankaFormated>
  <DomainObject.Predmet.ProtustrankaFormatedOIB>
    <izvorni_sadrzaj>  LEMO d. o. o., TAR, OIB 01509195120 zastupanog po punomoćniku Vesna Lemo</izvorni_sadrzaj>
    <derivirana_varijabla naziv="DomainObject.Predmet.ProtustrankaFormatedOIB_1">  LEMO d. o. o., TAR, OIB 01509195120 zastupanog po punomoćniku Vesna Lemo</derivirana_varijabla>
  </DomainObject.Predmet.ProtustrankaFormatedOIB>
  <DomainObject.Predmet.ProtustrankaFormatedWithAdress>
    <izvorni_sadrzaj> LEMO d. o. o., TAR, Vabriga, Turistička 22, 52465 Tar zastupanog po punomoćniku Vesna Lemo</izvorni_sadrzaj>
    <derivirana_varijabla naziv="DomainObject.Predmet.ProtustrankaFormatedWithAdress_1"> LEMO d. o. o., TAR, Vabriga, Turistička 22, 52465 Tar zastupanog po punomoćniku Vesna Lemo</derivirana_varijabla>
  </DomainObject.Predmet.ProtustrankaFormatedWithAdress>
  <DomainObject.Predmet.ProtustrankaFormatedWithAdressOIB>
    <izvorni_sadrzaj> LEMO d. o. o., TAR, OIB 01509195120, Vabriga, Turistička 22, 52465 Tar zastupanog po punomoćniku Vesna Lemo</izvorni_sadrzaj>
    <derivirana_varijabla naziv="DomainObject.Predmet.ProtustrankaFormatedWithAdressOIB_1"> LEMO d. o. o., TAR, OIB 01509195120, Vabriga, Turistička 22, 52465 Tar zastupanog po punomoćniku Vesna Lemo</derivirana_varijabla>
  </DomainObject.Predmet.ProtustrankaFormatedWithAdressOIB>
  <DomainObject.Predmet.ProtustrankaWithAdress>
    <izvorni_sadrzaj>LEMO d. o. o., TAR Vabriga, Turistička 22, 52465 Tar</izvorni_sadrzaj>
    <derivirana_varijabla naziv="DomainObject.Predmet.ProtustrankaWithAdress_1">LEMO d. o. o., TAR Vabriga, Turistička 22, 52465 Tar</derivirana_varijabla>
  </DomainObject.Predmet.ProtustrankaWithAdress>
  <DomainObject.Predmet.ProtustrankaWithAdressOIB>
    <izvorni_sadrzaj>LEMO d. o. o., TAR, OIB 01509195120, Vabriga, Turistička 22, 52465 Tar</izvorni_sadrzaj>
    <derivirana_varijabla naziv="DomainObject.Predmet.ProtustrankaWithAdressOIB_1">LEMO d. o. o., TAR, OIB 01509195120, Vabriga, Turistička 22, 52465 Tar</derivirana_varijabla>
  </DomainObject.Predmet.ProtustrankaWithAdressOIB>
  <DomainObject.Predmet.ProtustrankaNazivFormated>
    <izvorni_sadrzaj>LEMO d. o. o., TAR</izvorni_sadrzaj>
    <derivirana_varijabla naziv="DomainObject.Predmet.ProtustrankaNazivFormated_1">LEMO d. o. o., TAR</derivirana_varijabla>
  </DomainObject.Predmet.ProtustrankaNazivFormated>
  <DomainObject.Predmet.ProtustrankaNazivFormatedOIB>
    <izvorni_sadrzaj>LEMO d. o. o., TAR, OIB 01509195120</izvorni_sadrzaj>
    <derivirana_varijabla naziv="DomainObject.Predmet.ProtustrankaNazivFormatedOIB_1">LEMO d. o. o., TAR, OIB 01509195120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4431.59</izvorni_sadrzaj>
    <derivirana_varijabla naziv="DomainObject.Predmet.TrenutnaVrijednost_1">4431.59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LEMO d. o. o., TAR zastupanog po punomoćniku Vesna Lemo</item>
    </izvorni_sadrzaj>
    <derivirana_varijabla naziv="DomainObject.Predmet.ProtuStrankaListFormated_1">
      <item>LEMO d. o. o., TAR zastupanog po punomoćniku Vesna Lemo</item>
    </derivirana_varijabla>
  </DomainObject.Predmet.ProtuStrankaListFormated>
  <DomainObject.Predmet.ProtuStrankaListFormatedOIB>
    <izvorni_sadrzaj>
      <item>LEMO d. o. o., TAR, OIB 01509195120 zastupanog po punomoćniku Vesna Lemo</item>
    </izvorni_sadrzaj>
    <derivirana_varijabla naziv="DomainObject.Predmet.ProtuStrankaListFormatedOIB_1">
      <item>LEMO d. o. o., TAR, OIB 01509195120 zastupanog po punomoćniku Vesna Lemo</item>
    </derivirana_varijabla>
  </DomainObject.Predmet.ProtuStrankaListFormatedOIB>
  <DomainObject.Predmet.ProtuStrankaListFormatedWithAdress>
    <izvorni_sadrzaj>
      <item>LEMO d. o. o., TAR, Vabriga, Turistička 22, 52465 Tar zastupanog po punomoćniku Vesna Lemo</item>
    </izvorni_sadrzaj>
    <derivirana_varijabla naziv="DomainObject.Predmet.ProtuStrankaListFormatedWithAdress_1">
      <item>LEMO d. o. o., TAR, Vabriga, Turistička 22, 52465 Tar zastupanog po punomoćniku Vesna Lemo</item>
    </derivirana_varijabla>
  </DomainObject.Predmet.ProtuStrankaListFormatedWithAdress>
  <DomainObject.Predmet.ProtuStrankaListFormatedWithAdressOIB>
    <izvorni_sadrzaj>
      <item>LEMO d. o. o., TAR, OIB 01509195120, Vabriga, Turistička 22, 52465 Tar zastupanog po punomoćniku Vesna Lemo</item>
    </izvorni_sadrzaj>
    <derivirana_varijabla naziv="DomainObject.Predmet.ProtuStrankaListFormatedWithAdressOIB_1">
      <item>LEMO d. o. o., TAR, OIB 01509195120, Vabriga, Turistička 22, 52465 Tar zastupanog po punomoćniku Vesna Lemo</item>
    </derivirana_varijabla>
  </DomainObject.Predmet.ProtuStrankaListFormatedWithAdressOIB>
  <DomainObject.Predmet.ProtuStrankaListNazivFormated>
    <izvorni_sadrzaj>
      <item>LEMO d. o. o., TAR</item>
    </izvorni_sadrzaj>
    <derivirana_varijabla naziv="DomainObject.Predmet.ProtuStrankaListNazivFormated_1">
      <item>LEMO d. o. o., TAR</item>
    </derivirana_varijabla>
  </DomainObject.Predmet.ProtuStrankaListNazivFormated>
  <DomainObject.Predmet.ProtuStrankaListNazivFormatedOIB>
    <izvorni_sadrzaj>
      <item>LEMO d. o. o., TAR, OIB 01509195120</item>
    </izvorni_sadrzaj>
    <derivirana_varijabla naziv="DomainObject.Predmet.ProtuStrankaListNazivFormatedOIB_1">
      <item>LEMO d. o. o., TAR, OIB 01509195120</item>
    </derivirana_varijabla>
  </DomainObject.Predmet.ProtuStrankaListNazivFormatedOIB>
  <DomainObject.Predmet.OstaliListFormated>
    <izvorni_sadrzaj>
      <item>Vesna Lemo punomoćnica sudionika u postupku LEMO d. o. o., TAR</item>
    </izvorni_sadrzaj>
    <derivirana_varijabla naziv="DomainObject.Predmet.OstaliListFormated_1">
      <item>Vesna Lemo punomoćnica sudionika u postupku LEMO d. o. o., TAR</item>
    </derivirana_varijabla>
  </DomainObject.Predmet.OstaliListFormated>
  <DomainObject.Predmet.OstaliListFormatedOIB>
    <izvorni_sadrzaj>
      <item>Vesna Lemo, OIB 41668240346 punomoćnica sudionika u postupku LEMO d. o. o., TAR</item>
    </izvorni_sadrzaj>
    <derivirana_varijabla naziv="DomainObject.Predmet.OstaliListFormatedOIB_1">
      <item>Vesna Lemo, OIB 41668240346 punomoćnica sudionika u postupku LEMO d. o. o., TAR</item>
    </derivirana_varijabla>
  </DomainObject.Predmet.OstaliListFormatedOIB>
  <DomainObject.Predmet.OstaliListFormatedWithAdress>
    <izvorni_sadrzaj>
      <item>Vesna Lemo, Turistička 22, 52465 Tar punomoćnica sudionika u postupku LEMO d. o. o., TAR</item>
    </izvorni_sadrzaj>
    <derivirana_varijabla naziv="DomainObject.Predmet.OstaliListFormatedWithAdress_1">
      <item>Vesna Lemo, Turistička 22, 52465 Tar punomoćnica sudionika u postupku LEMO d. o. o., TAR</item>
    </derivirana_varijabla>
  </DomainObject.Predmet.OstaliListFormatedWithAdress>
  <DomainObject.Predmet.OstaliListFormatedWithAdressOIB>
    <izvorni_sadrzaj>
      <item>Vesna Lemo, OIB 41668240346, Turistička 22, 52465 Tar punomoćnica sudionika u postupku LEMO d. o. o., TAR</item>
    </izvorni_sadrzaj>
    <derivirana_varijabla naziv="DomainObject.Predmet.OstaliListFormatedWithAdressOIB_1">
      <item>Vesna Lemo, OIB 41668240346, Turistička 22, 52465 Tar punomoćnica sudionika u postupku LEMO d. o. o., TAR</item>
    </derivirana_varijabla>
  </DomainObject.Predmet.OstaliListFormatedWithAdressOIB>
  <DomainObject.Predmet.OstaliListNazivFormated>
    <izvorni_sadrzaj>
      <item>Vesna Lemo</item>
    </izvorni_sadrzaj>
    <derivirana_varijabla naziv="DomainObject.Predmet.OstaliListNazivFormated_1">
      <item>Vesna Lemo</item>
    </derivirana_varijabla>
  </DomainObject.Predmet.OstaliListNazivFormated>
  <DomainObject.Predmet.OstaliListNazivFormatedOIB>
    <izvorni_sadrzaj>
      <item>Vesna Lemo, OIB 41668240346</item>
    </izvorni_sadrzaj>
    <derivirana_varijabla naziv="DomainObject.Predmet.OstaliListNazivFormatedOIB_1">
      <item>Vesna Lemo, OIB 41668240346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2026.</izvorni_sadrzaj>
    <derivirana_varijabla naziv="DomainObject.Datum_1">23. srpnja 2026.</derivirana_varijabla>
  </DomainObject.Datum>
  <DomainObject.PoslovniBrojDokumenta>
    <izvorni_sadrzaj>St-230/2026-11</izvorni_sadrzaj>
    <derivirana_varijabla naziv="DomainObject.PoslovniBrojDokumenta_1">St-230/2026-11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LEMO d. o. o., TAR</izvorni_sadrzaj>
    <derivirana_varijabla naziv="DomainObject.Predmet.ProtustrankaIDrugi_1">LEMO d. o. o., TAR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LEMO d. o. o., TAR, OIB 01509195120, Vabriga, Turistička 22, 52465 Tar</izvorni_sadrzaj>
    <derivirana_varijabla naziv="DomainObject.Predmet.ProtustrankaIDrugiAdressOIB_1">LEMO d. o. o., TAR, OIB 01509195120, Vabriga, Turistička 22,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LEMO d. o. o., TAR</item>
      <item>Financijska agencija (FINA)</item>
      <item>Vesna Lemo</item>
    </izvorni_sadrzaj>
    <derivirana_varijabla naziv="DomainObject.Predmet.SudioniciListNaziv_1">
      <item>LEMO d. o. o., TAR</item>
      <item>Financijska agencija (FINA)</item>
      <item>Vesna Lemo</item>
    </derivirana_varijabla>
  </DomainObject.Predmet.SudioniciListNaziv>
  <DomainObject.Predmet.SudioniciListAdressOIB>
    <izvorni_sadrzaj>
      <item>LEMO d. o. o., TAR, OIB 01509195120, Vabriga, Turistička 22,52465 Tar</item>
      <item>Financijska agencija (FINA), OIB 85821130368, GIARDINI 5,52100 Pula</item>
      <item>Vesna Lemo, OIB 41668240346, Turistička 22,52465 Tar</item>
    </izvorni_sadrzaj>
    <derivirana_varijabla naziv="DomainObject.Predmet.SudioniciListAdressOIB_1">
      <item>LEMO d. o. o., TAR, OIB 01509195120, Vabriga, Turistička 22,52465 Tar</item>
      <item>Financijska agencija (FINA), OIB 85821130368, GIARDINI 5,52100 Pula</item>
      <item>Vesna Lemo, OIB 41668240346, Turistička 22,52465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01509195120</item>
      <item>, OIB 85821130368</item>
      <item>, OIB 41668240346</item>
    </izvorni_sadrzaj>
    <derivirana_varijabla naziv="DomainObject.Predmet.SudioniciListNazivOIB_1">
      <item>, OIB 01509195120</item>
      <item>, OIB 85821130368</item>
      <item>, OIB 41668240346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lipnja 2026.</izvorni_sadrzaj>
    <derivirana_varijabla naziv="DomainObject.Predmet.DatumPocetkaProcesa_1">9.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267</properties:Words>
  <properties:Characters>1442</properties:Characters>
  <properties:Lines>50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1770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2026-07-22T07:58:00Z</dcterms:created>
  <dc:creator>epincin</dc:creator>
  <cp:lastModifiedBy>Sanja Prodan</cp:lastModifiedBy>
  <cp:lastPrinted>2015-12-17T09:17:00Z</cp:lastPrinted>
  <dcterms:modified xmlns:xsi="http://www.w3.org/2001/XMLSchema-instance" xsi:type="dcterms:W3CDTF">2026-07-23T07:36:00Z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St-230/2026-11 / Zapisnik - Ročište radi rasprave o uvjetima za otvaranje steč. post. (St-230-2026- lemo  (9,30).docx)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